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59408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6EDCEF8A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Kirkby</w:t>
      </w:r>
      <w:proofErr w:type="spellEnd"/>
      <w:r>
        <w:rPr>
          <w:rFonts w:ascii="Times New Roman" w:hAnsi="Times New Roman" w:cs="Times New Roman"/>
          <w:sz w:val="24"/>
          <w:szCs w:val="24"/>
        </w:rPr>
        <w:t>-in-</w:t>
      </w:r>
      <w:proofErr w:type="spellStart"/>
      <w:r>
        <w:rPr>
          <w:rFonts w:ascii="Times New Roman" w:hAnsi="Times New Roman" w:cs="Times New Roman"/>
          <w:sz w:val="24"/>
          <w:szCs w:val="24"/>
        </w:rPr>
        <w:t>Ashfield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2CDE6C0F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436B7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13FE52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731062BB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Darcy(q.v.).</w:t>
      </w:r>
    </w:p>
    <w:p w14:paraId="56A8A30F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24-406)</w:t>
      </w:r>
    </w:p>
    <w:p w14:paraId="1E844B7F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100D5" w14:textId="77777777" w:rsidR="008B3BF1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9BFF9" w14:textId="77777777" w:rsidR="008B3BF1" w:rsidRPr="00DD229A" w:rsidRDefault="008B3BF1" w:rsidP="008B3B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1D00DC5E" w14:textId="1F669012" w:rsidR="00BA00AB" w:rsidRPr="008B3BF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B3B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88E5C" w14:textId="77777777" w:rsidR="008B3BF1" w:rsidRDefault="008B3BF1" w:rsidP="009139A6">
      <w:r>
        <w:separator/>
      </w:r>
    </w:p>
  </w:endnote>
  <w:endnote w:type="continuationSeparator" w:id="0">
    <w:p w14:paraId="32484771" w14:textId="77777777" w:rsidR="008B3BF1" w:rsidRDefault="008B3B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A89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62D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111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2D5EB" w14:textId="77777777" w:rsidR="008B3BF1" w:rsidRDefault="008B3BF1" w:rsidP="009139A6">
      <w:r>
        <w:separator/>
      </w:r>
    </w:p>
  </w:footnote>
  <w:footnote w:type="continuationSeparator" w:id="0">
    <w:p w14:paraId="2C888E60" w14:textId="77777777" w:rsidR="008B3BF1" w:rsidRDefault="008B3B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4E0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983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94E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BF1"/>
    <w:rsid w:val="000666E0"/>
    <w:rsid w:val="002510B7"/>
    <w:rsid w:val="005C130B"/>
    <w:rsid w:val="00826F5C"/>
    <w:rsid w:val="008B3BF1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4896"/>
  <w15:chartTrackingRefBased/>
  <w15:docId w15:val="{7A309585-ED70-4BF3-9B6E-C1CE7EF2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2021-03-28T15:50:00Z</dcterms:created>
  <dcterms:modified xsi:type="dcterms:W3CDTF">2021-03-28T15:51:00Z</dcterms:modified>
</cp:coreProperties>
</file>